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A8" w:rsidRDefault="00C11FA8" w:rsidP="00AB4BD5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Исходные данные для проектирования организации дорожного движения </w:t>
      </w:r>
    </w:p>
    <w:p w:rsidR="00C11FA8" w:rsidRDefault="00C11FA8" w:rsidP="00AB4BD5">
      <w:pPr>
        <w:jc w:val="center"/>
        <w:rPr>
          <w:b/>
          <w:bCs/>
          <w:sz w:val="24"/>
          <w:szCs w:val="24"/>
        </w:rPr>
      </w:pPr>
    </w:p>
    <w:p w:rsidR="00C11FA8" w:rsidRDefault="00C11FA8" w:rsidP="00AB4BD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Заказчик: </w:t>
      </w:r>
      <w:r>
        <w:rPr>
          <w:sz w:val="24"/>
          <w:szCs w:val="24"/>
        </w:rPr>
        <w:t>администрация    Базовского   сельсовета  Чулымского  района Новосибирской области</w:t>
      </w:r>
    </w:p>
    <w:p w:rsidR="00C11FA8" w:rsidRDefault="00C11FA8" w:rsidP="00AB4BD5">
      <w:pPr>
        <w:ind w:right="-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</w:t>
      </w:r>
      <w:r>
        <w:rPr>
          <w:sz w:val="24"/>
          <w:szCs w:val="24"/>
        </w:rPr>
        <w:t>: выполнение проектных работ на разработку проекта по организации дорожного движения  в п. Базово, п. Алексеевка  Чулымского   района Новосибирской области  (общей протяжённостью дорог 16,8 км.):</w:t>
      </w:r>
    </w:p>
    <w:p w:rsidR="00C11FA8" w:rsidRDefault="00C11FA8" w:rsidP="00AB4BD5">
      <w:pPr>
        <w:ind w:right="-1"/>
        <w:jc w:val="both"/>
        <w:rPr>
          <w:sz w:val="24"/>
          <w:szCs w:val="24"/>
        </w:rPr>
      </w:pPr>
    </w:p>
    <w:tbl>
      <w:tblPr>
        <w:tblW w:w="10065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48"/>
        <w:gridCol w:w="2429"/>
        <w:gridCol w:w="997"/>
        <w:gridCol w:w="2122"/>
        <w:gridCol w:w="1984"/>
        <w:gridCol w:w="1985"/>
      </w:tblGrid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улицы или участка дороги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Длина </w:t>
            </w:r>
            <w:r w:rsidRPr="00E1359E">
              <w:rPr>
                <w:sz w:val="24"/>
                <w:szCs w:val="24"/>
              </w:rPr>
              <w:t>(м)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Категория улиц</w:t>
            </w:r>
          </w:p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59E">
              <w:rPr>
                <w:sz w:val="24"/>
                <w:szCs w:val="24"/>
              </w:rPr>
              <w:t>(парковые/</w:t>
            </w:r>
          </w:p>
          <w:p w:rsidR="00C11FA8" w:rsidRPr="00E1359E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59E">
              <w:rPr>
                <w:sz w:val="24"/>
                <w:szCs w:val="24"/>
              </w:rPr>
              <w:t>грузового движения)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Интенсивность</w:t>
            </w:r>
          </w:p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движения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Дорожное </w:t>
            </w:r>
          </w:p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покрытие</w:t>
            </w:r>
          </w:p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(грунт/щебень/</w:t>
            </w:r>
          </w:p>
          <w:p w:rsidR="00C11FA8" w:rsidRPr="00CC7DFA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асфальт)</w:t>
            </w:r>
          </w:p>
        </w:tc>
      </w:tr>
      <w:tr w:rsidR="00C11FA8">
        <w:trPr>
          <w:trHeight w:val="42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6D7A62" w:rsidRDefault="00C11FA8" w:rsidP="006D7A6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6D7A62">
              <w:rPr>
                <w:b/>
                <w:bCs/>
                <w:color w:val="000000"/>
                <w:sz w:val="24"/>
                <w:szCs w:val="24"/>
              </w:rPr>
              <w:t>п. Базово</w:t>
            </w:r>
          </w:p>
        </w:tc>
      </w:tr>
      <w:tr w:rsidR="00C11FA8" w:rsidRPr="00352171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5217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ул. Центральная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плита</w:t>
            </w:r>
          </w:p>
        </w:tc>
      </w:tr>
      <w:tr w:rsidR="00C11FA8" w:rsidRPr="00352171">
        <w:trPr>
          <w:trHeight w:val="441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5217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ул. Цветочная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щебень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5217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ул. Зелёная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щебень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5217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ул. Береговая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352171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352171">
              <w:rPr>
                <w:color w:val="000000"/>
                <w:sz w:val="24"/>
                <w:szCs w:val="24"/>
              </w:rPr>
              <w:t>щебень</w:t>
            </w:r>
          </w:p>
        </w:tc>
      </w:tr>
      <w:tr w:rsidR="00C11FA8" w:rsidRPr="00352171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 Алексеевская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ниже  средней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щебень</w:t>
            </w:r>
          </w:p>
        </w:tc>
      </w:tr>
      <w:tr w:rsidR="00C11FA8" w:rsidRPr="00702C84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 xml:space="preserve">ул. Раздольная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 w:rsidRPr="00352171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 Заречная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ниже  средней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 w:rsidRPr="00352171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пер. Библиотечный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ниже  средней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пер. Ужанихинский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ниже  средней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 w:rsidP="006D7A6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41DC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1DCC">
              <w:rPr>
                <w:b/>
                <w:bCs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11FA8">
        <w:trPr>
          <w:trHeight w:val="42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 w:rsidP="006C16C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41DCC">
              <w:rPr>
                <w:b/>
                <w:bCs/>
                <w:color w:val="000000"/>
                <w:sz w:val="24"/>
                <w:szCs w:val="24"/>
              </w:rPr>
              <w:t xml:space="preserve">           п. Алексеевка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 Центральная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 w:rsidP="00A40C1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 Молодёжная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 Зелёная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41DCC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ул.Сибирская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041DCC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041DCC"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6D7A62" w:rsidRDefault="00C11F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Новая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E1359E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ниже  средней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Крестьянская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 w:rsidRPr="00E1359E">
              <w:rPr>
                <w:sz w:val="24"/>
                <w:szCs w:val="24"/>
              </w:rPr>
              <w:t>грузового движения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грунт</w:t>
            </w:r>
          </w:p>
        </w:tc>
      </w:tr>
      <w:tr w:rsidR="00C11FA8">
        <w:trPr>
          <w:trHeight w:val="420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Default="00C11F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A40C18" w:rsidRDefault="00C11FA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40C1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1FA8" w:rsidRPr="00A40C18" w:rsidRDefault="00C11F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0C18">
              <w:rPr>
                <w:b/>
                <w:bCs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Pr="00A40C18" w:rsidRDefault="00C11F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1FA8" w:rsidRDefault="00C11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11FA8" w:rsidRDefault="00C11FA8" w:rsidP="00BC22BE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1FA8" w:rsidRDefault="00C11FA8" w:rsidP="00BC22BE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1FA8" w:rsidRDefault="00C11FA8" w:rsidP="00BC22BE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11FA8" w:rsidSect="004E5FCA">
      <w:pgSz w:w="11906" w:h="16838" w:code="9"/>
      <w:pgMar w:top="851" w:right="851" w:bottom="851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43557"/>
    <w:multiLevelType w:val="hybridMultilevel"/>
    <w:tmpl w:val="CD361E14"/>
    <w:lvl w:ilvl="0" w:tplc="95F8E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BD5"/>
    <w:rsid w:val="00041DCC"/>
    <w:rsid w:val="0006264A"/>
    <w:rsid w:val="00083EBC"/>
    <w:rsid w:val="000A4570"/>
    <w:rsid w:val="000D265A"/>
    <w:rsid w:val="000D2B89"/>
    <w:rsid w:val="000F3FFA"/>
    <w:rsid w:val="001D099A"/>
    <w:rsid w:val="00221A05"/>
    <w:rsid w:val="002609F0"/>
    <w:rsid w:val="00261AE0"/>
    <w:rsid w:val="002642DD"/>
    <w:rsid w:val="002B34D0"/>
    <w:rsid w:val="002C5EBE"/>
    <w:rsid w:val="002D0F7C"/>
    <w:rsid w:val="002D50B7"/>
    <w:rsid w:val="002F1D37"/>
    <w:rsid w:val="00352171"/>
    <w:rsid w:val="00357220"/>
    <w:rsid w:val="00367252"/>
    <w:rsid w:val="004A5380"/>
    <w:rsid w:val="004E5FCA"/>
    <w:rsid w:val="00554369"/>
    <w:rsid w:val="005B1450"/>
    <w:rsid w:val="00604471"/>
    <w:rsid w:val="006513FE"/>
    <w:rsid w:val="006C16C8"/>
    <w:rsid w:val="006D7A62"/>
    <w:rsid w:val="00702C84"/>
    <w:rsid w:val="007D4D8C"/>
    <w:rsid w:val="00835D50"/>
    <w:rsid w:val="008611A3"/>
    <w:rsid w:val="008D7F35"/>
    <w:rsid w:val="00901042"/>
    <w:rsid w:val="00993C7A"/>
    <w:rsid w:val="009E25B2"/>
    <w:rsid w:val="00A1579A"/>
    <w:rsid w:val="00A40C18"/>
    <w:rsid w:val="00AB4BD5"/>
    <w:rsid w:val="00B22564"/>
    <w:rsid w:val="00B37E22"/>
    <w:rsid w:val="00BC22BE"/>
    <w:rsid w:val="00BD074F"/>
    <w:rsid w:val="00C11FA8"/>
    <w:rsid w:val="00CC7DFA"/>
    <w:rsid w:val="00D94BFD"/>
    <w:rsid w:val="00E1359E"/>
    <w:rsid w:val="00EF1E34"/>
    <w:rsid w:val="00F40635"/>
    <w:rsid w:val="00FC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D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C22B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1359E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CC7DF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1285</TotalTime>
  <Pages>1</Pages>
  <Words>223</Words>
  <Characters>1276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Gvozdini</dc:creator>
  <cp:keywords/>
  <dc:description/>
  <cp:lastModifiedBy>Customer</cp:lastModifiedBy>
  <cp:revision>16</cp:revision>
  <cp:lastPrinted>2015-03-24T03:46:00Z</cp:lastPrinted>
  <dcterms:created xsi:type="dcterms:W3CDTF">2014-09-09T04:11:00Z</dcterms:created>
  <dcterms:modified xsi:type="dcterms:W3CDTF">2015-09-08T10:02:00Z</dcterms:modified>
</cp:coreProperties>
</file>